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E61AA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NASEBY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52C58D99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D6146C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DA7E60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trespass, </w:t>
      </w:r>
      <w:proofErr w:type="gramStart"/>
      <w:r>
        <w:rPr>
          <w:rFonts w:ascii="Times New Roman" w:hAnsi="Times New Roman" w:cs="Times New Roman"/>
          <w:sz w:val="24"/>
          <w:szCs w:val="24"/>
        </w:rPr>
        <w:t>assault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abduction against Richard Howe of</w:t>
      </w:r>
    </w:p>
    <w:p w14:paraId="232F0E8E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Gloucester(q.v.), his wife, Agnes(q.v.), and Richard Putte of Gloucester(q.v.).</w:t>
      </w:r>
    </w:p>
    <w:p w14:paraId="5F4E23B8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3BD2448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25C137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721367" w14:textId="77777777" w:rsidR="00486DC5" w:rsidRDefault="00486DC5" w:rsidP="00486DC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2022</w:t>
      </w:r>
    </w:p>
    <w:p w14:paraId="1D42FB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87A5" w14:textId="77777777" w:rsidR="00486DC5" w:rsidRDefault="00486DC5" w:rsidP="009139A6">
      <w:r>
        <w:separator/>
      </w:r>
    </w:p>
  </w:endnote>
  <w:endnote w:type="continuationSeparator" w:id="0">
    <w:p w14:paraId="76DCDE89" w14:textId="77777777" w:rsidR="00486DC5" w:rsidRDefault="00486D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7D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4E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97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08D3" w14:textId="77777777" w:rsidR="00486DC5" w:rsidRDefault="00486DC5" w:rsidP="009139A6">
      <w:r>
        <w:separator/>
      </w:r>
    </w:p>
  </w:footnote>
  <w:footnote w:type="continuationSeparator" w:id="0">
    <w:p w14:paraId="76FF9795" w14:textId="77777777" w:rsidR="00486DC5" w:rsidRDefault="00486D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33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47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F5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DC5"/>
    <w:rsid w:val="000666E0"/>
    <w:rsid w:val="002510B7"/>
    <w:rsid w:val="00486DC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BDB3"/>
  <w15:chartTrackingRefBased/>
  <w15:docId w15:val="{0043B23F-0A1A-4BF9-B166-B3C5F199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6D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2022-07-15T12:22:00Z</dcterms:created>
  <dcterms:modified xsi:type="dcterms:W3CDTF">2022-07-15T12:22:00Z</dcterms:modified>
</cp:coreProperties>
</file>